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56D1B" w14:textId="12F4E7F7" w:rsidR="00201B58" w:rsidRPr="00B13B92" w:rsidRDefault="00B0374F" w:rsidP="00B13B92">
      <w:pPr>
        <w:rPr>
          <w:sz w:val="18"/>
        </w:rPr>
      </w:pPr>
      <w:r w:rsidRPr="00867DD8">
        <w:rPr>
          <w:noProof/>
          <w:lang w:eastAsia="es-PE"/>
        </w:rPr>
        <w:drawing>
          <wp:anchor distT="0" distB="0" distL="114300" distR="114300" simplePos="0" relativeHeight="251665920" behindDoc="0" locked="0" layoutInCell="1" allowOverlap="1" wp14:anchorId="5873A594" wp14:editId="6C19A4D1">
            <wp:simplePos x="0" y="0"/>
            <wp:positionH relativeFrom="column">
              <wp:posOffset>5064369</wp:posOffset>
            </wp:positionH>
            <wp:positionV relativeFrom="paragraph">
              <wp:posOffset>-194066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3F4A">
        <w:rPr>
          <w:noProof/>
          <w:lang w:eastAsia="es-PE"/>
        </w:rPr>
        <w:drawing>
          <wp:anchor distT="0" distB="0" distL="114300" distR="114300" simplePos="0" relativeHeight="251655680" behindDoc="1" locked="0" layoutInCell="1" allowOverlap="1" wp14:anchorId="4DB05EE3" wp14:editId="386CC7A3">
            <wp:simplePos x="0" y="0"/>
            <wp:positionH relativeFrom="column">
              <wp:posOffset>654294</wp:posOffset>
            </wp:positionH>
            <wp:positionV relativeFrom="paragraph">
              <wp:posOffset>-162560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F4A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684E2D" wp14:editId="45909A15">
                <wp:simplePos x="0" y="0"/>
                <wp:positionH relativeFrom="margin">
                  <wp:posOffset>1337310</wp:posOffset>
                </wp:positionH>
                <wp:positionV relativeFrom="paragraph">
                  <wp:posOffset>-321359</wp:posOffset>
                </wp:positionV>
                <wp:extent cx="3438525" cy="100012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0001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84414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56686445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DDB7CF6" w14:textId="20C73116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570D9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570D9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6</w:t>
                            </w:r>
                          </w:p>
                          <w:p w14:paraId="403F569F" w14:textId="619A0B11" w:rsidR="00B13B92" w:rsidRPr="00935092" w:rsidRDefault="00E235F4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</w:t>
                            </w:r>
                            <w:r w:rsid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N° </w:t>
                            </w:r>
                            <w:r w:rsidR="00570D92" w:rsidRPr="00570D92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013995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</w:t>
                            </w:r>
                            <w:r w:rsid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-R</w:t>
                            </w:r>
                            <w:r w:rsid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A684E2D" id="Rectángulo redondeado 2" o:spid="_x0000_s1026" style="position:absolute;margin-left:105.3pt;margin-top:-25.3pt;width:270.75pt;height:78.7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" filled="f" stroked="f" strokeweight="1pt">
                <v:stroke joinstyle="miter"/>
                <v:textbox inset="0,2mm,0,0">
                  <w:txbxContent>
                    <w:p w14:paraId="13484414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56686445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DDB7CF6" w14:textId="20C73116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570D92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570D92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6</w:t>
                      </w:r>
                    </w:p>
                    <w:p w14:paraId="403F569F" w14:textId="619A0B11" w:rsidR="00B13B92" w:rsidRPr="00935092" w:rsidRDefault="00E235F4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</w:t>
                      </w:r>
                      <w:r w:rsid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N° </w:t>
                      </w:r>
                      <w:r w:rsidR="00570D92" w:rsidRPr="00570D92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013995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</w:t>
                      </w:r>
                      <w:r w:rsid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-R</w:t>
                      </w:r>
                      <w:r w:rsid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276BB0" w14:textId="77777777" w:rsidR="00B13B92" w:rsidRDefault="00B13B92" w:rsidP="00201B58">
      <w:pPr>
        <w:rPr>
          <w:noProof/>
          <w:sz w:val="18"/>
          <w:lang w:eastAsia="es-PE"/>
        </w:rPr>
      </w:pPr>
    </w:p>
    <w:p w14:paraId="4C5B38B2" w14:textId="7951982F" w:rsidR="00B13B92" w:rsidRDefault="00B13B92" w:rsidP="00201B58">
      <w:pPr>
        <w:rPr>
          <w:noProof/>
          <w:sz w:val="18"/>
          <w:lang w:eastAsia="es-PE"/>
        </w:rPr>
      </w:pPr>
    </w:p>
    <w:p w14:paraId="1320EEB3" w14:textId="42163666" w:rsidR="002379FC" w:rsidRDefault="002379FC" w:rsidP="00C025C3">
      <w:pPr>
        <w:spacing w:after="0" w:line="240" w:lineRule="auto"/>
        <w:jc w:val="center"/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ELECCI</w:t>
      </w:r>
      <w:r w:rsidR="003725A8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ONES</w:t>
      </w: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r w:rsidR="00570D92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RECTOR, VICERRECTORES Y REPRESENTANTES ESTUDIANTILES ANTE LOS ÓRGANOS DE GOBIERNO</w:t>
      </w:r>
      <w:r w:rsidR="00C025C3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202</w:t>
      </w:r>
      <w:r w:rsidR="00570D92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</w:p>
    <w:p w14:paraId="54720AB2" w14:textId="77777777" w:rsidR="00C025C3" w:rsidRDefault="00C025C3" w:rsidP="00C025C3">
      <w:pPr>
        <w:spacing w:after="0" w:line="240" w:lineRule="auto"/>
        <w:jc w:val="center"/>
        <w:rPr>
          <w:rFonts w:ascii="Arial" w:hAnsi="Arial" w:cs="Arial"/>
          <w:b/>
          <w:sz w:val="24"/>
          <w:szCs w:val="40"/>
        </w:rPr>
      </w:pPr>
    </w:p>
    <w:p w14:paraId="49B1FD81" w14:textId="0CD99B21" w:rsidR="00B13B92" w:rsidRDefault="00411E5A" w:rsidP="00266AF0">
      <w:pPr>
        <w:jc w:val="center"/>
        <w:rPr>
          <w:rFonts w:ascii="Arial" w:hAnsi="Arial" w:cs="Arial"/>
          <w:b/>
          <w:sz w:val="24"/>
          <w:szCs w:val="40"/>
        </w:rPr>
      </w:pPr>
      <w:r>
        <w:rPr>
          <w:rFonts w:ascii="Arial" w:hAnsi="Arial" w:cs="Arial"/>
          <w:b/>
          <w:sz w:val="24"/>
          <w:szCs w:val="40"/>
        </w:rPr>
        <w:t xml:space="preserve">FORMATO PARA PRESENTACIÓN DE </w:t>
      </w:r>
      <w:r w:rsidR="004E5EFB">
        <w:rPr>
          <w:rFonts w:ascii="Arial" w:hAnsi="Arial" w:cs="Arial"/>
          <w:b/>
          <w:sz w:val="24"/>
          <w:szCs w:val="40"/>
        </w:rPr>
        <w:t>OBSERVACIÓN AL PADRÓN ELECTORAL</w:t>
      </w:r>
    </w:p>
    <w:p w14:paraId="4C571F1F" w14:textId="6EF79C9B" w:rsidR="000816DA" w:rsidRPr="00B13B92" w:rsidRDefault="000816DA" w:rsidP="00B13B92">
      <w:pPr>
        <w:spacing w:after="0" w:line="240" w:lineRule="auto"/>
        <w:jc w:val="center"/>
        <w:rPr>
          <w:rFonts w:ascii="Arial" w:hAnsi="Arial" w:cs="Arial"/>
          <w:sz w:val="24"/>
          <w:szCs w:val="40"/>
        </w:rPr>
      </w:pPr>
    </w:p>
    <w:p w14:paraId="4551B942" w14:textId="33D06DBA" w:rsidR="000816DA" w:rsidRPr="00B13B92" w:rsidRDefault="000816DA" w:rsidP="000816DA">
      <w:pPr>
        <w:jc w:val="right"/>
        <w:rPr>
          <w:rFonts w:ascii="Arial" w:hAnsi="Arial" w:cs="Arial"/>
        </w:rPr>
      </w:pPr>
      <w:r w:rsidRPr="00B13B92">
        <w:rPr>
          <w:rFonts w:ascii="Arial" w:hAnsi="Arial" w:cs="Arial"/>
        </w:rPr>
        <w:t>Ciudad Universitaria, _____de ___________________ del</w:t>
      </w:r>
      <w:r w:rsidR="00770D85">
        <w:rPr>
          <w:rFonts w:ascii="Arial" w:hAnsi="Arial" w:cs="Arial"/>
        </w:rPr>
        <w:t xml:space="preserve"> 202</w:t>
      </w:r>
      <w:r w:rsidR="00570D92">
        <w:rPr>
          <w:rFonts w:ascii="Arial" w:hAnsi="Arial" w:cs="Arial"/>
        </w:rPr>
        <w:t>6</w:t>
      </w:r>
      <w:r w:rsidR="00B13B92" w:rsidRPr="00B13B92">
        <w:rPr>
          <w:rFonts w:ascii="Arial" w:hAnsi="Arial" w:cs="Arial"/>
        </w:rPr>
        <w:t>.</w:t>
      </w:r>
    </w:p>
    <w:p w14:paraId="3EAB5E42" w14:textId="0C876324" w:rsidR="00E6500E" w:rsidRPr="00B13B92" w:rsidRDefault="005D6278" w:rsidP="00EF066C">
      <w:pPr>
        <w:spacing w:line="360" w:lineRule="auto"/>
        <w:jc w:val="both"/>
        <w:rPr>
          <w:rFonts w:ascii="Arial" w:hAnsi="Arial" w:cs="Arial"/>
        </w:rPr>
      </w:pPr>
      <w:bookmarkStart w:id="0" w:name="Grado"/>
      <w:r w:rsidRPr="00B13B92">
        <w:rPr>
          <w:rFonts w:ascii="Arial" w:hAnsi="Arial" w:cs="Arial"/>
        </w:rPr>
        <w:t xml:space="preserve">Yo, </w:t>
      </w:r>
      <w:r w:rsidR="00411E5A">
        <w:rPr>
          <w:rFonts w:ascii="Arial" w:hAnsi="Arial" w:cs="Arial"/>
          <w:b/>
          <w:color w:val="0000FF"/>
        </w:rPr>
        <w:t>[N</w:t>
      </w:r>
      <w:r w:rsidR="00B13B92" w:rsidRPr="00B13B92">
        <w:rPr>
          <w:rFonts w:ascii="Arial" w:hAnsi="Arial" w:cs="Arial"/>
          <w:b/>
          <w:color w:val="0000FF"/>
        </w:rPr>
        <w:t>ombre</w:t>
      </w:r>
      <w:r w:rsidR="00411E5A">
        <w:rPr>
          <w:rFonts w:ascii="Arial" w:hAnsi="Arial" w:cs="Arial"/>
          <w:b/>
          <w:color w:val="0000FF"/>
        </w:rPr>
        <w:t>s y Apellidos]</w:t>
      </w:r>
      <w:r w:rsidR="00411E5A">
        <w:rPr>
          <w:rFonts w:ascii="Arial" w:hAnsi="Arial" w:cs="Arial"/>
        </w:rPr>
        <w:t>, siendo</w:t>
      </w:r>
      <w:r w:rsidRPr="00B13B92">
        <w:rPr>
          <w:rFonts w:ascii="Arial" w:hAnsi="Arial" w:cs="Arial"/>
        </w:rPr>
        <w:t xml:space="preserve"> </w:t>
      </w:r>
      <w:r w:rsidR="004E5EFB">
        <w:rPr>
          <w:rFonts w:ascii="Arial" w:hAnsi="Arial" w:cs="Arial"/>
        </w:rPr>
        <w:t xml:space="preserve">miembro de la comunidad universitaria </w:t>
      </w:r>
      <w:r w:rsidR="00411E5A">
        <w:rPr>
          <w:rFonts w:ascii="Arial" w:hAnsi="Arial" w:cs="Arial"/>
          <w:b/>
          <w:color w:val="0000FF"/>
        </w:rPr>
        <w:t>[</w:t>
      </w:r>
      <w:r w:rsidR="004E5EFB">
        <w:rPr>
          <w:rFonts w:ascii="Arial" w:hAnsi="Arial" w:cs="Arial"/>
          <w:b/>
          <w:color w:val="0000FF"/>
        </w:rPr>
        <w:t>docente</w:t>
      </w:r>
      <w:r w:rsidR="00035823">
        <w:rPr>
          <w:rFonts w:ascii="Arial" w:hAnsi="Arial" w:cs="Arial"/>
          <w:b/>
          <w:color w:val="0000FF"/>
        </w:rPr>
        <w:t>/categoría</w:t>
      </w:r>
      <w:r w:rsidR="00C025C3">
        <w:rPr>
          <w:rFonts w:ascii="Arial" w:hAnsi="Arial" w:cs="Arial"/>
          <w:b/>
          <w:color w:val="0000FF"/>
        </w:rPr>
        <w:t xml:space="preserve"> o </w:t>
      </w:r>
      <w:r w:rsidR="00433F0D">
        <w:rPr>
          <w:rFonts w:ascii="Arial" w:hAnsi="Arial" w:cs="Arial"/>
          <w:b/>
          <w:color w:val="0000FF"/>
        </w:rPr>
        <w:t>estudiante</w:t>
      </w:r>
      <w:r w:rsidR="00C025C3">
        <w:rPr>
          <w:rFonts w:ascii="Arial" w:hAnsi="Arial" w:cs="Arial"/>
          <w:b/>
          <w:color w:val="0000FF"/>
        </w:rPr>
        <w:t xml:space="preserve"> pre o posgrado</w:t>
      </w:r>
      <w:r w:rsidR="00411E5A">
        <w:rPr>
          <w:rFonts w:ascii="Arial" w:hAnsi="Arial" w:cs="Arial"/>
          <w:b/>
          <w:color w:val="0000FF"/>
        </w:rPr>
        <w:t>]</w:t>
      </w:r>
      <w:r w:rsidR="00411E5A">
        <w:rPr>
          <w:rFonts w:ascii="Arial" w:hAnsi="Arial" w:cs="Arial"/>
        </w:rPr>
        <w:t xml:space="preserve">, </w:t>
      </w:r>
      <w:r w:rsidR="00B13B92">
        <w:rPr>
          <w:rFonts w:ascii="Arial" w:hAnsi="Arial" w:cs="Arial"/>
        </w:rPr>
        <w:t xml:space="preserve">identificado </w:t>
      </w:r>
      <w:r w:rsidRPr="00B13B92">
        <w:rPr>
          <w:rFonts w:ascii="Arial" w:hAnsi="Arial" w:cs="Arial"/>
        </w:rPr>
        <w:t>con D</w:t>
      </w:r>
      <w:r w:rsidR="006E009A">
        <w:rPr>
          <w:rFonts w:ascii="Arial" w:hAnsi="Arial" w:cs="Arial"/>
        </w:rPr>
        <w:t>N</w:t>
      </w:r>
      <w:r w:rsidRPr="00B13B92">
        <w:rPr>
          <w:rFonts w:ascii="Arial" w:hAnsi="Arial" w:cs="Arial"/>
        </w:rPr>
        <w:t xml:space="preserve">I </w:t>
      </w:r>
      <w:r w:rsidR="004E4561" w:rsidRPr="00B13B92">
        <w:rPr>
          <w:rFonts w:ascii="Arial" w:hAnsi="Arial" w:cs="Arial"/>
        </w:rPr>
        <w:t>N.º</w:t>
      </w:r>
      <w:r w:rsidRPr="00B13B92">
        <w:rPr>
          <w:rFonts w:ascii="Arial" w:hAnsi="Arial" w:cs="Arial"/>
        </w:rPr>
        <w:t> </w:t>
      </w:r>
      <w:r w:rsidR="00411E5A">
        <w:rPr>
          <w:rFonts w:ascii="Arial" w:hAnsi="Arial" w:cs="Arial"/>
          <w:b/>
          <w:color w:val="0000FF"/>
        </w:rPr>
        <w:t>[Nro.</w:t>
      </w:r>
      <w:r w:rsidR="00B13B92" w:rsidRPr="00B13B92">
        <w:rPr>
          <w:rFonts w:ascii="Arial" w:hAnsi="Arial" w:cs="Arial"/>
          <w:b/>
          <w:color w:val="0000FF"/>
        </w:rPr>
        <w:t xml:space="preserve"> de D</w:t>
      </w:r>
      <w:r w:rsidR="0084781A">
        <w:rPr>
          <w:rFonts w:ascii="Arial" w:hAnsi="Arial" w:cs="Arial"/>
          <w:b/>
          <w:color w:val="0000FF"/>
        </w:rPr>
        <w:t>ocumento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  <w:color w:val="0000FF"/>
        </w:rPr>
        <w:t xml:space="preserve"> </w:t>
      </w:r>
      <w:r w:rsidRPr="00B13B92">
        <w:rPr>
          <w:rFonts w:ascii="Arial" w:hAnsi="Arial" w:cs="Arial"/>
        </w:rPr>
        <w:t xml:space="preserve">y código </w:t>
      </w:r>
      <w:r w:rsidR="004E4561" w:rsidRPr="00B13B92">
        <w:rPr>
          <w:rFonts w:ascii="Arial" w:hAnsi="Arial" w:cs="Arial"/>
        </w:rPr>
        <w:t>N.º</w:t>
      </w:r>
      <w:r w:rsidRPr="00B13B92">
        <w:rPr>
          <w:rFonts w:ascii="Arial" w:hAnsi="Arial" w:cs="Arial"/>
        </w:rPr>
        <w:t> </w:t>
      </w:r>
      <w:r w:rsidR="00411E5A" w:rsidRPr="003725A8">
        <w:rPr>
          <w:rFonts w:ascii="Arial" w:hAnsi="Arial" w:cs="Arial"/>
          <w:b/>
          <w:color w:val="0000FF"/>
          <w:highlight w:val="yellow"/>
        </w:rPr>
        <w:t>[C</w:t>
      </w:r>
      <w:r w:rsidR="00B13B92" w:rsidRPr="003725A8">
        <w:rPr>
          <w:rFonts w:ascii="Arial" w:hAnsi="Arial" w:cs="Arial"/>
          <w:b/>
          <w:color w:val="0000FF"/>
          <w:highlight w:val="yellow"/>
        </w:rPr>
        <w:t>ódigo Docente</w:t>
      </w:r>
      <w:r w:rsidR="00396F6C">
        <w:rPr>
          <w:rFonts w:ascii="Arial" w:hAnsi="Arial" w:cs="Arial"/>
          <w:b/>
          <w:color w:val="0000FF"/>
          <w:highlight w:val="yellow"/>
        </w:rPr>
        <w:t xml:space="preserve"> </w:t>
      </w:r>
      <w:r w:rsidR="00C025C3" w:rsidRPr="003725A8">
        <w:rPr>
          <w:rFonts w:ascii="Arial" w:hAnsi="Arial" w:cs="Arial"/>
          <w:b/>
          <w:color w:val="0000FF"/>
          <w:highlight w:val="yellow"/>
        </w:rPr>
        <w:t xml:space="preserve">/ código </w:t>
      </w:r>
      <w:r w:rsidR="00ED6461">
        <w:rPr>
          <w:rFonts w:ascii="Arial" w:hAnsi="Arial" w:cs="Arial"/>
          <w:b/>
          <w:color w:val="0000FF"/>
          <w:highlight w:val="yellow"/>
        </w:rPr>
        <w:t>estudiante</w:t>
      </w:r>
      <w:r w:rsidR="00411E5A" w:rsidRPr="003725A8">
        <w:rPr>
          <w:rFonts w:ascii="Arial" w:hAnsi="Arial" w:cs="Arial"/>
          <w:b/>
          <w:color w:val="0000FF"/>
          <w:highlight w:val="yellow"/>
        </w:rPr>
        <w:t>]</w:t>
      </w:r>
      <w:r w:rsidRPr="00B13B92">
        <w:rPr>
          <w:rFonts w:ascii="Arial" w:hAnsi="Arial" w:cs="Arial"/>
        </w:rPr>
        <w:t xml:space="preserve">, </w:t>
      </w:r>
      <w:r w:rsidR="003725A8">
        <w:rPr>
          <w:rFonts w:ascii="Arial" w:hAnsi="Arial" w:cs="Arial"/>
        </w:rPr>
        <w:t xml:space="preserve">con </w:t>
      </w:r>
      <w:r w:rsidR="003725A8" w:rsidRPr="003725A8">
        <w:rPr>
          <w:rFonts w:ascii="Arial" w:hAnsi="Arial" w:cs="Arial"/>
          <w:b/>
          <w:color w:val="0000FF"/>
          <w:highlight w:val="yellow"/>
        </w:rPr>
        <w:t xml:space="preserve">correo </w:t>
      </w:r>
      <w:r w:rsidR="00BD4600">
        <w:rPr>
          <w:rFonts w:ascii="Arial" w:hAnsi="Arial" w:cs="Arial"/>
          <w:b/>
          <w:color w:val="0000FF"/>
          <w:highlight w:val="yellow"/>
        </w:rPr>
        <w:t xml:space="preserve">electrónico </w:t>
      </w:r>
      <w:r w:rsidR="003725A8" w:rsidRPr="003725A8">
        <w:rPr>
          <w:rFonts w:ascii="Arial" w:hAnsi="Arial" w:cs="Arial"/>
          <w:b/>
          <w:color w:val="0000FF"/>
          <w:highlight w:val="yellow"/>
        </w:rPr>
        <w:t>institucional</w:t>
      </w:r>
      <w:r w:rsidR="003725A8">
        <w:rPr>
          <w:rFonts w:ascii="Arial" w:hAnsi="Arial" w:cs="Arial"/>
          <w:b/>
          <w:color w:val="0000FF"/>
        </w:rPr>
        <w:t xml:space="preserve"> (abc@unmsm.edu.pe), </w:t>
      </w:r>
      <w:r w:rsidR="004E5EFB">
        <w:rPr>
          <w:rFonts w:ascii="Arial" w:hAnsi="Arial" w:cs="Arial"/>
        </w:rPr>
        <w:t xml:space="preserve">presento la siguiente observación al </w:t>
      </w:r>
      <w:r w:rsidR="00266AF0">
        <w:rPr>
          <w:rFonts w:ascii="Arial" w:hAnsi="Arial" w:cs="Arial"/>
        </w:rPr>
        <w:t>p</w:t>
      </w:r>
      <w:r w:rsidR="004E5EFB">
        <w:rPr>
          <w:rFonts w:ascii="Arial" w:hAnsi="Arial" w:cs="Arial"/>
        </w:rPr>
        <w:t>adrón</w:t>
      </w:r>
      <w:r w:rsidR="00266AF0">
        <w:rPr>
          <w:rFonts w:ascii="Arial" w:hAnsi="Arial" w:cs="Arial"/>
        </w:rPr>
        <w:t xml:space="preserve"> electoral</w:t>
      </w:r>
      <w:r w:rsidR="00183F4A">
        <w:rPr>
          <w:rFonts w:ascii="Arial" w:hAnsi="Arial" w:cs="Arial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13"/>
        <w:gridCol w:w="8215"/>
      </w:tblGrid>
      <w:tr w:rsidR="004E4561" w14:paraId="77C2DF56" w14:textId="77777777" w:rsidTr="004E4561">
        <w:tc>
          <w:tcPr>
            <w:tcW w:w="1413" w:type="dxa"/>
          </w:tcPr>
          <w:bookmarkEnd w:id="0"/>
          <w:p w14:paraId="04AE477E" w14:textId="70FF5F75" w:rsidR="004E4561" w:rsidRDefault="004E4561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Dice:</w:t>
            </w:r>
          </w:p>
        </w:tc>
        <w:tc>
          <w:tcPr>
            <w:tcW w:w="8215" w:type="dxa"/>
          </w:tcPr>
          <w:p w14:paraId="2CF96C77" w14:textId="21A9516F" w:rsidR="004E4561" w:rsidRDefault="004E4561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  <w:tr w:rsidR="004E4561" w14:paraId="4B705249" w14:textId="77777777" w:rsidTr="004E4561">
        <w:tc>
          <w:tcPr>
            <w:tcW w:w="1413" w:type="dxa"/>
          </w:tcPr>
          <w:p w14:paraId="09FED973" w14:textId="0FFDF7C7" w:rsidR="004E4561" w:rsidRDefault="004E4561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Debe Decir:</w:t>
            </w:r>
          </w:p>
        </w:tc>
        <w:tc>
          <w:tcPr>
            <w:tcW w:w="8215" w:type="dxa"/>
          </w:tcPr>
          <w:p w14:paraId="10E8BB91" w14:textId="77777777" w:rsidR="004E4561" w:rsidRDefault="004E4561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</w:tbl>
    <w:p w14:paraId="4F4BD641" w14:textId="610F2A44" w:rsidR="00CA3EFA" w:rsidRDefault="00CA3EFA" w:rsidP="00183F4A">
      <w:pPr>
        <w:spacing w:after="0" w:line="360" w:lineRule="auto"/>
        <w:jc w:val="both"/>
        <w:rPr>
          <w:rFonts w:ascii="Arial" w:hAnsi="Arial" w:cs="Arial"/>
          <w:szCs w:val="28"/>
        </w:rPr>
      </w:pPr>
    </w:p>
    <w:p w14:paraId="35C1DAC3" w14:textId="7CFBC2A9" w:rsidR="008E499D" w:rsidRDefault="00B332D2" w:rsidP="00183F4A">
      <w:pPr>
        <w:spacing w:after="0" w:line="360" w:lineRule="auto"/>
        <w:jc w:val="both"/>
        <w:rPr>
          <w:rFonts w:ascii="Arial" w:hAnsi="Arial" w:cs="Arial"/>
          <w:sz w:val="24"/>
        </w:rPr>
      </w:pPr>
      <w:r w:rsidRPr="00B332D2">
        <w:rPr>
          <w:rFonts w:ascii="Arial" w:hAnsi="Arial" w:cs="Arial"/>
          <w:noProof/>
          <w:szCs w:val="28"/>
          <w:lang w:eastAsia="es-PE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27E8C056" wp14:editId="7966EBA2">
                <wp:simplePos x="0" y="0"/>
                <wp:positionH relativeFrom="margin">
                  <wp:align>right</wp:align>
                </wp:positionH>
                <wp:positionV relativeFrom="paragraph">
                  <wp:posOffset>433705</wp:posOffset>
                </wp:positionV>
                <wp:extent cx="6096000" cy="670560"/>
                <wp:effectExtent l="0" t="0" r="19050" b="15240"/>
                <wp:wrapSquare wrapText="bothSides"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67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6DF3C4" w14:textId="77777777" w:rsidR="00B332D2" w:rsidRDefault="00B332D2" w:rsidP="00B332D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27E8C056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7" type="#_x0000_t202" style="position:absolute;left:0;text-align:left;margin-left:428.8pt;margin-top:34.15pt;width:480pt;height:52.8pt;z-index:25166387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">
                <v:textbox>
                  <w:txbxContent>
                    <w:p w14:paraId="036DF3C4" w14:textId="77777777" w:rsidR="00B332D2" w:rsidRDefault="00B332D2" w:rsidP="00B332D2"/>
                  </w:txbxContent>
                </v:textbox>
                <w10:wrap type="square" anchorx="margin"/>
              </v:shape>
            </w:pict>
          </mc:Fallback>
        </mc:AlternateContent>
      </w:r>
      <w:r w:rsidR="008E499D">
        <w:rPr>
          <w:rFonts w:ascii="Arial" w:hAnsi="Arial" w:cs="Arial"/>
          <w:sz w:val="24"/>
        </w:rPr>
        <w:t>Para lo cual adjunto los medios probatorios listados a continuación:</w:t>
      </w:r>
    </w:p>
    <w:p w14:paraId="68F241FB" w14:textId="77777777" w:rsidR="00B332D2" w:rsidRDefault="00B332D2" w:rsidP="008E499D">
      <w:pPr>
        <w:spacing w:line="360" w:lineRule="auto"/>
        <w:jc w:val="both"/>
        <w:rPr>
          <w:rFonts w:ascii="Arial" w:hAnsi="Arial" w:cs="Arial"/>
          <w:sz w:val="24"/>
        </w:rPr>
      </w:pPr>
    </w:p>
    <w:p w14:paraId="30DA1D8A" w14:textId="1924DD86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Quedo a la espera de lo que determine el Comité Electoral Universitario.</w:t>
      </w:r>
    </w:p>
    <w:p w14:paraId="753F3BB2" w14:textId="0EDD8593" w:rsidR="008E499D" w:rsidRDefault="008E499D" w:rsidP="008E499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1DF7E989" w14:textId="251DEC63" w:rsidR="00B332D2" w:rsidRDefault="00EF066C" w:rsidP="008E499D">
      <w:pPr>
        <w:spacing w:line="360" w:lineRule="auto"/>
        <w:jc w:val="both"/>
        <w:rPr>
          <w:rFonts w:ascii="Arial" w:hAnsi="Arial" w:cs="Arial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C8CB321" wp14:editId="76FA1B6C">
                <wp:simplePos x="0" y="0"/>
                <wp:positionH relativeFrom="column">
                  <wp:posOffset>4564380</wp:posOffset>
                </wp:positionH>
                <wp:positionV relativeFrom="paragraph">
                  <wp:posOffset>167835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550B36" w14:textId="68DB896A" w:rsidR="008E499D" w:rsidRPr="00E60002" w:rsidRDefault="007B21A8" w:rsidP="008E499D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 w:rsidR="008E499D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( Índice Derecho 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2C8CB321" id="Grupo 1" o:spid="_x0000_s1028" style="position:absolute;left:0;text-align:left;margin-left:359.4pt;margin-top:13.2pt;width:104.75pt;height:141pt;z-index:251661824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">
                <v:roundrect id="Rectángulo redondeado 8" o:spid="_x0000_s1029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" filled="f" stroked="f" strokeweight="1pt">
                  <v:stroke joinstyle="miter"/>
                  <v:textbox inset="0,0,0,0">
                    <w:txbxContent>
                      <w:p w14:paraId="61550B36" w14:textId="68DB896A" w:rsidR="008E499D" w:rsidRPr="00E60002" w:rsidRDefault="007B21A8" w:rsidP="008E499D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( Índice </w:t>
                        </w:r>
                        <w:proofErr w:type="gramStart"/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Derecho )</w:t>
                        </w:r>
                        <w:proofErr w:type="gramEnd"/>
                      </w:p>
                    </w:txbxContent>
                  </v:textbox>
                </v:roundrect>
                <v:roundrect id="Rectángulo redondeado 9" o:spid="_x0000_s1030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</w:p>
    <w:p w14:paraId="4AC6F78C" w14:textId="77777777" w:rsidR="008E499D" w:rsidRPr="00F15E09" w:rsidRDefault="008E499D" w:rsidP="008E499D">
      <w:pPr>
        <w:spacing w:line="360" w:lineRule="auto"/>
        <w:jc w:val="both"/>
        <w:rPr>
          <w:rFonts w:ascii="Arial" w:hAnsi="Arial" w:cs="Arial"/>
          <w:sz w:val="12"/>
        </w:rPr>
      </w:pPr>
    </w:p>
    <w:p w14:paraId="4E139A56" w14:textId="77777777" w:rsidR="008E499D" w:rsidRDefault="008E499D" w:rsidP="008E499D">
      <w:pPr>
        <w:rPr>
          <w:rFonts w:ascii="Arial" w:hAnsi="Arial" w:cs="Arial"/>
        </w:rPr>
      </w:pPr>
    </w:p>
    <w:p w14:paraId="6114C555" w14:textId="77777777" w:rsidR="008E499D" w:rsidRPr="00F15E09" w:rsidRDefault="008E499D" w:rsidP="008E499D">
      <w:pPr>
        <w:rPr>
          <w:rFonts w:ascii="Arial" w:hAnsi="Arial" w:cs="Arial"/>
        </w:rPr>
      </w:pPr>
    </w:p>
    <w:p w14:paraId="74E343E3" w14:textId="77777777" w:rsidR="008E499D" w:rsidRPr="008E499D" w:rsidRDefault="00B332D2" w:rsidP="008E499D">
      <w:pPr>
        <w:spacing w:line="360" w:lineRule="auto"/>
        <w:jc w:val="both"/>
        <w:rPr>
          <w:rFonts w:ascii="Arial" w:hAnsi="Arial" w:cs="Arial"/>
          <w:sz w:val="24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7D2F552" wp14:editId="37344D79">
                <wp:simplePos x="0" y="0"/>
                <wp:positionH relativeFrom="column">
                  <wp:posOffset>453390</wp:posOffset>
                </wp:positionH>
                <wp:positionV relativeFrom="paragraph">
                  <wp:posOffset>114300</wp:posOffset>
                </wp:positionV>
                <wp:extent cx="3495675" cy="753745"/>
                <wp:effectExtent l="0" t="0" r="9525" b="8255"/>
                <wp:wrapThrough wrapText="bothSides">
                  <wp:wrapPolygon edited="0">
                    <wp:start x="3296" y="0"/>
                    <wp:lineTo x="706" y="0"/>
                    <wp:lineTo x="0" y="1638"/>
                    <wp:lineTo x="0" y="21291"/>
                    <wp:lineTo x="21541" y="21291"/>
                    <wp:lineTo x="21541" y="4367"/>
                    <wp:lineTo x="21306" y="2730"/>
                    <wp:lineTo x="20364" y="0"/>
                    <wp:lineTo x="3296" y="0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5675" cy="753745"/>
                          <a:chOff x="-219074" y="10886"/>
                          <a:chExt cx="2247900" cy="823712"/>
                        </a:xfrm>
                      </wpg:grpSpPr>
                      <wps:wsp>
                        <wps:cNvPr id="11" name="Rectángulo redondeado 12"/>
                        <wps:cNvSpPr/>
                        <wps:spPr>
                          <a:xfrm>
                            <a:off x="-219074" y="103606"/>
                            <a:ext cx="2247900" cy="730992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997F0D3" w14:textId="477C7B85" w:rsidR="008E499D" w:rsidRPr="001F7E1D" w:rsidRDefault="008E499D" w:rsidP="008E499D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begin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instrText xml:space="preserve"> FILLIN "Dato 14/54 : Nombres y  Apellidos de la/el candidata(o) a Decana(o)" \* MERGEFORMAT \* UPPER </w:instrTex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separate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 </w:t>
                              </w:r>
                              <w:r w:rsidR="00183F4A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Nombre </w:t>
                              </w:r>
                              <w:r w:rsidR="006E009A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y Apellidos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 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end"/>
                              </w:r>
                            </w:p>
                            <w:p w14:paraId="54FECC4E" w14:textId="7E85C1A7" w:rsidR="008E499D" w:rsidRPr="001F7E1D" w:rsidRDefault="008E499D" w:rsidP="008E499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</w:t>
                              </w:r>
                              <w:r w:rsidR="00EF066C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ocumento de 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I</w:t>
                              </w:r>
                              <w:r w:rsidR="00EF066C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dentidad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EF066C"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N.º: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D27F0A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DNI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Conector recto 13"/>
                        <wps:cNvCnPr/>
                        <wps:spPr>
                          <a:xfrm flipV="1">
                            <a:off x="-142874" y="10886"/>
                            <a:ext cx="2019300" cy="17713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77D2F552" id="10 Grupo" o:spid="_x0000_s1031" style="position:absolute;left:0;text-align:left;margin-left:35.7pt;margin-top:9pt;width:275.25pt;height:59.35pt;z-index:251658752;mso-width-relative:margin;mso-height-relative:margin" coordorigin="-2190,108" coordsize="22479,8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">
                <v:roundrect id="Rectángulo redondeado 12" o:spid="_x0000_s1032" style="position:absolute;left:-2190;top:1036;width:22478;height:730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" filled="f" stroked="f" strokeweight="1pt">
                  <v:stroke joinstyle="miter"/>
                  <v:textbox inset="0,0,0,0">
                    <w:txbxContent>
                      <w:p w14:paraId="7997F0D3" w14:textId="477C7B85" w:rsidR="008E499D" w:rsidRPr="001F7E1D" w:rsidRDefault="008E499D" w:rsidP="008E499D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begin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instrText xml:space="preserve"> FILLIN "Dato 14/54 : Nombres y  Apellidos de la/el candidata(o) a Decana(o)" \* MERGEFORMAT \* UPPER </w:instrTex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separate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 </w:t>
                        </w:r>
                        <w:r w:rsidR="00183F4A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Nombre </w:t>
                        </w:r>
                        <w:r w:rsidR="006E009A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y Apellidos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 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end"/>
                        </w:r>
                      </w:p>
                      <w:p w14:paraId="54FECC4E" w14:textId="7E85C1A7" w:rsidR="008E499D" w:rsidRPr="001F7E1D" w:rsidRDefault="008E499D" w:rsidP="008E499D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</w:t>
                        </w:r>
                        <w:r w:rsidR="00EF066C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ocumento de 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I</w:t>
                        </w:r>
                        <w:r w:rsidR="00EF066C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dentidad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EF066C"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N.º: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D27F0A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DNI</w:t>
                        </w:r>
                      </w:p>
                    </w:txbxContent>
                  </v:textbox>
                </v:roundrect>
                <v:line id="Conector recto 13" o:spid="_x0000_s1033" style="position:absolute;flip:y;visibility:visible;mso-wrap-style:square" from="-1428,108" to="18764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</w:p>
    <w:sectPr w:rsidR="008E499D" w:rsidRPr="008E499D" w:rsidSect="001D044B">
      <w:footerReference w:type="default" r:id="rId10"/>
      <w:headerReference w:type="first" r:id="rId11"/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837C2" w14:textId="77777777" w:rsidR="008F7E2F" w:rsidRDefault="008F7E2F" w:rsidP="005D3A40">
      <w:pPr>
        <w:spacing w:after="0" w:line="240" w:lineRule="auto"/>
      </w:pPr>
      <w:r>
        <w:separator/>
      </w:r>
    </w:p>
  </w:endnote>
  <w:endnote w:type="continuationSeparator" w:id="0">
    <w:p w14:paraId="434A47AC" w14:textId="77777777" w:rsidR="008F7E2F" w:rsidRDefault="008F7E2F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F118E47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0C13862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F9CD7DA" w14:textId="77777777" w:rsidR="00545704" w:rsidRPr="009C3675" w:rsidRDefault="00545704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PAGE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 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NUMPAGES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4F8C0997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0A1484" wp14:editId="1EC1FE5F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5B03C1C" id="Conector recto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D122F" w14:textId="77777777" w:rsidR="008F7E2F" w:rsidRDefault="008F7E2F" w:rsidP="005D3A40">
      <w:pPr>
        <w:spacing w:after="0" w:line="240" w:lineRule="auto"/>
      </w:pPr>
      <w:r>
        <w:separator/>
      </w:r>
    </w:p>
  </w:footnote>
  <w:footnote w:type="continuationSeparator" w:id="0">
    <w:p w14:paraId="4D7FAC14" w14:textId="77777777" w:rsidR="008F7E2F" w:rsidRDefault="008F7E2F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123B8" w14:textId="77777777" w:rsidR="009429C9" w:rsidRDefault="009429C9" w:rsidP="009429C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C6D54"/>
    <w:multiLevelType w:val="hybridMultilevel"/>
    <w:tmpl w:val="0300879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63"/>
    <w:rsid w:val="0000542C"/>
    <w:rsid w:val="00026B58"/>
    <w:rsid w:val="000304EF"/>
    <w:rsid w:val="00034926"/>
    <w:rsid w:val="00035823"/>
    <w:rsid w:val="00040DF3"/>
    <w:rsid w:val="00051436"/>
    <w:rsid w:val="00061A53"/>
    <w:rsid w:val="00067AD1"/>
    <w:rsid w:val="00073F8F"/>
    <w:rsid w:val="00074148"/>
    <w:rsid w:val="00075EBD"/>
    <w:rsid w:val="00076EC0"/>
    <w:rsid w:val="000816DA"/>
    <w:rsid w:val="00084357"/>
    <w:rsid w:val="0009265F"/>
    <w:rsid w:val="000B2AB2"/>
    <w:rsid w:val="000C4877"/>
    <w:rsid w:val="000C5053"/>
    <w:rsid w:val="000C5A09"/>
    <w:rsid w:val="000D692F"/>
    <w:rsid w:val="000E540F"/>
    <w:rsid w:val="000E7FA2"/>
    <w:rsid w:val="001144F1"/>
    <w:rsid w:val="00124DBC"/>
    <w:rsid w:val="00125E49"/>
    <w:rsid w:val="00127D6C"/>
    <w:rsid w:val="00127FDD"/>
    <w:rsid w:val="00133906"/>
    <w:rsid w:val="00140FA2"/>
    <w:rsid w:val="00183F4A"/>
    <w:rsid w:val="00184097"/>
    <w:rsid w:val="00190F5C"/>
    <w:rsid w:val="001A2629"/>
    <w:rsid w:val="001A4089"/>
    <w:rsid w:val="001A76B6"/>
    <w:rsid w:val="001B1887"/>
    <w:rsid w:val="001B2223"/>
    <w:rsid w:val="001B607D"/>
    <w:rsid w:val="001B6F4E"/>
    <w:rsid w:val="001C4A1B"/>
    <w:rsid w:val="001C753C"/>
    <w:rsid w:val="001D044B"/>
    <w:rsid w:val="001E2B2F"/>
    <w:rsid w:val="001E41BA"/>
    <w:rsid w:val="001F09BB"/>
    <w:rsid w:val="00201B58"/>
    <w:rsid w:val="00202967"/>
    <w:rsid w:val="00210E3C"/>
    <w:rsid w:val="00220624"/>
    <w:rsid w:val="0023277F"/>
    <w:rsid w:val="002364C0"/>
    <w:rsid w:val="002379FC"/>
    <w:rsid w:val="00245C14"/>
    <w:rsid w:val="00266AF0"/>
    <w:rsid w:val="00273F56"/>
    <w:rsid w:val="002779C9"/>
    <w:rsid w:val="0028051A"/>
    <w:rsid w:val="00280B67"/>
    <w:rsid w:val="00287A1D"/>
    <w:rsid w:val="00293984"/>
    <w:rsid w:val="00296642"/>
    <w:rsid w:val="00297F7F"/>
    <w:rsid w:val="002B60E9"/>
    <w:rsid w:val="002C6484"/>
    <w:rsid w:val="002C74A2"/>
    <w:rsid w:val="002D2B23"/>
    <w:rsid w:val="002E7E5E"/>
    <w:rsid w:val="002F1CB6"/>
    <w:rsid w:val="002F7972"/>
    <w:rsid w:val="00310F47"/>
    <w:rsid w:val="00311600"/>
    <w:rsid w:val="00315481"/>
    <w:rsid w:val="00320D36"/>
    <w:rsid w:val="003213C7"/>
    <w:rsid w:val="00327524"/>
    <w:rsid w:val="00341369"/>
    <w:rsid w:val="00346914"/>
    <w:rsid w:val="00354DA9"/>
    <w:rsid w:val="00357627"/>
    <w:rsid w:val="003725A8"/>
    <w:rsid w:val="003749D3"/>
    <w:rsid w:val="00376C19"/>
    <w:rsid w:val="00382293"/>
    <w:rsid w:val="003830BC"/>
    <w:rsid w:val="00385DB8"/>
    <w:rsid w:val="00390801"/>
    <w:rsid w:val="0039227C"/>
    <w:rsid w:val="00396F6C"/>
    <w:rsid w:val="003A0B06"/>
    <w:rsid w:val="003A5D4E"/>
    <w:rsid w:val="003C1765"/>
    <w:rsid w:val="003C57D9"/>
    <w:rsid w:val="003D26E5"/>
    <w:rsid w:val="003E23EA"/>
    <w:rsid w:val="003E2EE6"/>
    <w:rsid w:val="003E3A95"/>
    <w:rsid w:val="003F7E99"/>
    <w:rsid w:val="00401343"/>
    <w:rsid w:val="00403342"/>
    <w:rsid w:val="00410BB4"/>
    <w:rsid w:val="00411E5A"/>
    <w:rsid w:val="004213D2"/>
    <w:rsid w:val="00433F0D"/>
    <w:rsid w:val="00450428"/>
    <w:rsid w:val="004538C8"/>
    <w:rsid w:val="0046558A"/>
    <w:rsid w:val="00471EC6"/>
    <w:rsid w:val="00486588"/>
    <w:rsid w:val="004A2248"/>
    <w:rsid w:val="004A6199"/>
    <w:rsid w:val="004E4561"/>
    <w:rsid w:val="004E5EFB"/>
    <w:rsid w:val="0050200B"/>
    <w:rsid w:val="0051078E"/>
    <w:rsid w:val="00517BF3"/>
    <w:rsid w:val="00525E85"/>
    <w:rsid w:val="00541B17"/>
    <w:rsid w:val="00545704"/>
    <w:rsid w:val="005504D2"/>
    <w:rsid w:val="0055624B"/>
    <w:rsid w:val="00561580"/>
    <w:rsid w:val="00563B57"/>
    <w:rsid w:val="00570D92"/>
    <w:rsid w:val="00581F50"/>
    <w:rsid w:val="005832D4"/>
    <w:rsid w:val="005869D9"/>
    <w:rsid w:val="0059708D"/>
    <w:rsid w:val="005A23D2"/>
    <w:rsid w:val="005A6919"/>
    <w:rsid w:val="005C4055"/>
    <w:rsid w:val="005C40DC"/>
    <w:rsid w:val="005C7F9A"/>
    <w:rsid w:val="005D3A40"/>
    <w:rsid w:val="005D6278"/>
    <w:rsid w:val="005F227C"/>
    <w:rsid w:val="00600CC4"/>
    <w:rsid w:val="00601CCB"/>
    <w:rsid w:val="00603D3E"/>
    <w:rsid w:val="006142B5"/>
    <w:rsid w:val="00616EA2"/>
    <w:rsid w:val="006247BC"/>
    <w:rsid w:val="0062590C"/>
    <w:rsid w:val="00633299"/>
    <w:rsid w:val="00642F02"/>
    <w:rsid w:val="00661498"/>
    <w:rsid w:val="00673CD0"/>
    <w:rsid w:val="00676196"/>
    <w:rsid w:val="00697BCF"/>
    <w:rsid w:val="006A1B6B"/>
    <w:rsid w:val="006A501F"/>
    <w:rsid w:val="006B796D"/>
    <w:rsid w:val="006C5E17"/>
    <w:rsid w:val="006D6779"/>
    <w:rsid w:val="006D7259"/>
    <w:rsid w:val="006E009A"/>
    <w:rsid w:val="006E02BD"/>
    <w:rsid w:val="006E08BA"/>
    <w:rsid w:val="00722D9E"/>
    <w:rsid w:val="00731A8D"/>
    <w:rsid w:val="007554E7"/>
    <w:rsid w:val="00770D85"/>
    <w:rsid w:val="00771223"/>
    <w:rsid w:val="007758A6"/>
    <w:rsid w:val="007806F1"/>
    <w:rsid w:val="007942D6"/>
    <w:rsid w:val="007B0F3E"/>
    <w:rsid w:val="007B1A8D"/>
    <w:rsid w:val="007B21A8"/>
    <w:rsid w:val="007B32F4"/>
    <w:rsid w:val="007B5FEF"/>
    <w:rsid w:val="007B6BDA"/>
    <w:rsid w:val="007B723C"/>
    <w:rsid w:val="007C1895"/>
    <w:rsid w:val="007C7DB7"/>
    <w:rsid w:val="007F57B2"/>
    <w:rsid w:val="00807F32"/>
    <w:rsid w:val="008141B2"/>
    <w:rsid w:val="00820649"/>
    <w:rsid w:val="00832B5B"/>
    <w:rsid w:val="00832BF2"/>
    <w:rsid w:val="00842C51"/>
    <w:rsid w:val="008451A3"/>
    <w:rsid w:val="0084781A"/>
    <w:rsid w:val="008677FD"/>
    <w:rsid w:val="0087018E"/>
    <w:rsid w:val="00873C28"/>
    <w:rsid w:val="00882E34"/>
    <w:rsid w:val="008B3319"/>
    <w:rsid w:val="008E499D"/>
    <w:rsid w:val="008F29E7"/>
    <w:rsid w:val="008F7E2F"/>
    <w:rsid w:val="00903A67"/>
    <w:rsid w:val="00904C82"/>
    <w:rsid w:val="00912BE5"/>
    <w:rsid w:val="009312B0"/>
    <w:rsid w:val="00931363"/>
    <w:rsid w:val="009429C9"/>
    <w:rsid w:val="00944AB3"/>
    <w:rsid w:val="00963588"/>
    <w:rsid w:val="00985CC7"/>
    <w:rsid w:val="00986D1D"/>
    <w:rsid w:val="009A3A9D"/>
    <w:rsid w:val="009A6336"/>
    <w:rsid w:val="009C1D71"/>
    <w:rsid w:val="009C3675"/>
    <w:rsid w:val="009E30B2"/>
    <w:rsid w:val="009E61FA"/>
    <w:rsid w:val="009F3F1F"/>
    <w:rsid w:val="00A043AB"/>
    <w:rsid w:val="00A11A31"/>
    <w:rsid w:val="00A127B1"/>
    <w:rsid w:val="00A17D3A"/>
    <w:rsid w:val="00A31180"/>
    <w:rsid w:val="00A4152E"/>
    <w:rsid w:val="00A45850"/>
    <w:rsid w:val="00A46AC1"/>
    <w:rsid w:val="00A5028E"/>
    <w:rsid w:val="00A828F8"/>
    <w:rsid w:val="00A91ECA"/>
    <w:rsid w:val="00A97FCC"/>
    <w:rsid w:val="00AA1F55"/>
    <w:rsid w:val="00AB6569"/>
    <w:rsid w:val="00AC02E3"/>
    <w:rsid w:val="00AD2ADE"/>
    <w:rsid w:val="00AD6DA6"/>
    <w:rsid w:val="00AE328B"/>
    <w:rsid w:val="00AF2CBB"/>
    <w:rsid w:val="00B0374F"/>
    <w:rsid w:val="00B05A7C"/>
    <w:rsid w:val="00B061B3"/>
    <w:rsid w:val="00B13B92"/>
    <w:rsid w:val="00B262A3"/>
    <w:rsid w:val="00B325A1"/>
    <w:rsid w:val="00B332D2"/>
    <w:rsid w:val="00B37C1D"/>
    <w:rsid w:val="00B478AA"/>
    <w:rsid w:val="00B519D3"/>
    <w:rsid w:val="00B64DFD"/>
    <w:rsid w:val="00B83441"/>
    <w:rsid w:val="00BA4F72"/>
    <w:rsid w:val="00BD4600"/>
    <w:rsid w:val="00C025C3"/>
    <w:rsid w:val="00C245A6"/>
    <w:rsid w:val="00C30924"/>
    <w:rsid w:val="00C371BF"/>
    <w:rsid w:val="00C47443"/>
    <w:rsid w:val="00C63577"/>
    <w:rsid w:val="00C641D1"/>
    <w:rsid w:val="00C65B51"/>
    <w:rsid w:val="00C6797D"/>
    <w:rsid w:val="00C809BA"/>
    <w:rsid w:val="00C96DFB"/>
    <w:rsid w:val="00CA3588"/>
    <w:rsid w:val="00CA3E8D"/>
    <w:rsid w:val="00CA3EFA"/>
    <w:rsid w:val="00CB27C5"/>
    <w:rsid w:val="00CB5856"/>
    <w:rsid w:val="00CF2DE6"/>
    <w:rsid w:val="00D00754"/>
    <w:rsid w:val="00D0388E"/>
    <w:rsid w:val="00D06AEA"/>
    <w:rsid w:val="00D153DC"/>
    <w:rsid w:val="00D15B4D"/>
    <w:rsid w:val="00D26456"/>
    <w:rsid w:val="00D27F0A"/>
    <w:rsid w:val="00D434E6"/>
    <w:rsid w:val="00D458FF"/>
    <w:rsid w:val="00D820F9"/>
    <w:rsid w:val="00D942DB"/>
    <w:rsid w:val="00D96AA1"/>
    <w:rsid w:val="00DB01C0"/>
    <w:rsid w:val="00DB61E8"/>
    <w:rsid w:val="00DD02BA"/>
    <w:rsid w:val="00DF18B6"/>
    <w:rsid w:val="00E00120"/>
    <w:rsid w:val="00E00BD3"/>
    <w:rsid w:val="00E0148D"/>
    <w:rsid w:val="00E14910"/>
    <w:rsid w:val="00E235F4"/>
    <w:rsid w:val="00E27A34"/>
    <w:rsid w:val="00E34504"/>
    <w:rsid w:val="00E53E09"/>
    <w:rsid w:val="00E60002"/>
    <w:rsid w:val="00E6500E"/>
    <w:rsid w:val="00E71C17"/>
    <w:rsid w:val="00E87143"/>
    <w:rsid w:val="00E918FA"/>
    <w:rsid w:val="00EA2DBB"/>
    <w:rsid w:val="00EA3B30"/>
    <w:rsid w:val="00EA3CD7"/>
    <w:rsid w:val="00EA74E5"/>
    <w:rsid w:val="00ED6461"/>
    <w:rsid w:val="00ED696C"/>
    <w:rsid w:val="00EE3ACC"/>
    <w:rsid w:val="00EE497F"/>
    <w:rsid w:val="00EF066C"/>
    <w:rsid w:val="00EF0B2F"/>
    <w:rsid w:val="00F00069"/>
    <w:rsid w:val="00F01E97"/>
    <w:rsid w:val="00F23E90"/>
    <w:rsid w:val="00F40FA4"/>
    <w:rsid w:val="00F56D63"/>
    <w:rsid w:val="00F61E91"/>
    <w:rsid w:val="00F62549"/>
    <w:rsid w:val="00F83C2E"/>
    <w:rsid w:val="00F91FC2"/>
    <w:rsid w:val="00F9560D"/>
    <w:rsid w:val="00FA1275"/>
    <w:rsid w:val="00FA7B17"/>
    <w:rsid w:val="00FC08A9"/>
    <w:rsid w:val="00FC195D"/>
    <w:rsid w:val="00FD10A0"/>
    <w:rsid w:val="00FE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650225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7FD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90C28-82C4-4315-BC17-6B15DDED1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hoja_memabretada.dotx</Template>
  <TotalTime>34</TotalTime>
  <Pages>1</Pages>
  <Words>114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Administrador</cp:lastModifiedBy>
  <cp:revision>43</cp:revision>
  <cp:lastPrinted>2016-06-14T01:08:00Z</cp:lastPrinted>
  <dcterms:created xsi:type="dcterms:W3CDTF">2022-06-21T15:08:00Z</dcterms:created>
  <dcterms:modified xsi:type="dcterms:W3CDTF">2026-04-29T19:32:00Z</dcterms:modified>
</cp:coreProperties>
</file>